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ED4C4" w14:textId="77777777" w:rsidR="00C854BE" w:rsidRDefault="00C854BE" w:rsidP="00C854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WARDE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04522E5" w14:textId="77777777" w:rsidR="00C854BE" w:rsidRDefault="00C854BE" w:rsidP="00C854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Chadwell </w:t>
      </w:r>
      <w:proofErr w:type="spellStart"/>
      <w:proofErr w:type="gramStart"/>
      <w:r>
        <w:rPr>
          <w:rFonts w:ascii="Times New Roman" w:hAnsi="Times New Roman" w:cs="Times New Roman"/>
        </w:rPr>
        <w:t>St.Mary</w:t>
      </w:r>
      <w:proofErr w:type="spellEnd"/>
      <w:proofErr w:type="gramEnd"/>
      <w:r>
        <w:rPr>
          <w:rFonts w:ascii="Times New Roman" w:hAnsi="Times New Roman" w:cs="Times New Roman"/>
        </w:rPr>
        <w:t>, Essex. Husbandman.</w:t>
      </w:r>
    </w:p>
    <w:p w14:paraId="17586DCE" w14:textId="77777777" w:rsidR="00C854BE" w:rsidRDefault="00C854BE" w:rsidP="00C854BE">
      <w:pPr>
        <w:rPr>
          <w:rFonts w:ascii="Times New Roman" w:hAnsi="Times New Roman" w:cs="Times New Roman"/>
        </w:rPr>
      </w:pPr>
    </w:p>
    <w:p w14:paraId="36793DAC" w14:textId="77777777" w:rsidR="00C854BE" w:rsidRDefault="00C854BE" w:rsidP="00C854BE">
      <w:pPr>
        <w:rPr>
          <w:rFonts w:ascii="Times New Roman" w:hAnsi="Times New Roman" w:cs="Times New Roman"/>
        </w:rPr>
      </w:pPr>
    </w:p>
    <w:p w14:paraId="643FAE0C" w14:textId="77777777" w:rsidR="00C854BE" w:rsidRDefault="00C854BE" w:rsidP="00C854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Meryk</w:t>
      </w:r>
      <w:proofErr w:type="spellEnd"/>
      <w:r>
        <w:rPr>
          <w:rFonts w:ascii="Times New Roman" w:hAnsi="Times New Roman" w:cs="Times New Roman"/>
        </w:rPr>
        <w:t xml:space="preserve"> of London, stationer(q.v.), and William </w:t>
      </w:r>
      <w:proofErr w:type="spellStart"/>
      <w:r>
        <w:rPr>
          <w:rFonts w:ascii="Times New Roman" w:hAnsi="Times New Roman" w:cs="Times New Roman"/>
        </w:rPr>
        <w:t>Eyeot</w:t>
      </w:r>
      <w:proofErr w:type="spellEnd"/>
      <w:r>
        <w:rPr>
          <w:rFonts w:ascii="Times New Roman" w:hAnsi="Times New Roman" w:cs="Times New Roman"/>
        </w:rPr>
        <w:t xml:space="preserve"> of Essex(q.v.)</w:t>
      </w:r>
    </w:p>
    <w:p w14:paraId="7A04F5E5" w14:textId="77777777" w:rsidR="00C854BE" w:rsidRDefault="00C854BE" w:rsidP="00C854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brought a plaint of debt against him and Richard </w:t>
      </w:r>
      <w:proofErr w:type="spellStart"/>
      <w:r>
        <w:rPr>
          <w:rFonts w:ascii="Times New Roman" w:hAnsi="Times New Roman" w:cs="Times New Roman"/>
        </w:rPr>
        <w:t>Warde</w:t>
      </w:r>
      <w:proofErr w:type="spellEnd"/>
      <w:r>
        <w:rPr>
          <w:rFonts w:ascii="Times New Roman" w:hAnsi="Times New Roman" w:cs="Times New Roman"/>
        </w:rPr>
        <w:t xml:space="preserve"> of Chadwell</w:t>
      </w:r>
      <w:r>
        <w:rPr>
          <w:rFonts w:ascii="Times New Roman" w:hAnsi="Times New Roman" w:cs="Times New Roman"/>
        </w:rPr>
        <w:tab/>
      </w:r>
    </w:p>
    <w:p w14:paraId="2B5A55D8" w14:textId="77777777" w:rsidR="00C854BE" w:rsidRDefault="00C854BE" w:rsidP="00C854BE">
      <w:pPr>
        <w:ind w:left="720" w:firstLine="720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St.Mary</w:t>
      </w:r>
      <w:proofErr w:type="spellEnd"/>
      <w:proofErr w:type="gramEnd"/>
      <w:r>
        <w:rPr>
          <w:rFonts w:ascii="Times New Roman" w:hAnsi="Times New Roman" w:cs="Times New Roman"/>
        </w:rPr>
        <w:t>(q.v.).</w:t>
      </w:r>
    </w:p>
    <w:p w14:paraId="439BF87D" w14:textId="77777777" w:rsidR="00C854BE" w:rsidRDefault="00C854BE" w:rsidP="00C854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198B604" w14:textId="77777777" w:rsidR="00C854BE" w:rsidRDefault="00C854BE" w:rsidP="00C854BE">
      <w:pPr>
        <w:rPr>
          <w:rFonts w:ascii="Times New Roman" w:hAnsi="Times New Roman" w:cs="Times New Roman"/>
        </w:rPr>
      </w:pPr>
    </w:p>
    <w:p w14:paraId="6A8B92CA" w14:textId="77777777" w:rsidR="00C854BE" w:rsidRDefault="00C854BE" w:rsidP="00C854BE">
      <w:pPr>
        <w:rPr>
          <w:rFonts w:ascii="Times New Roman" w:hAnsi="Times New Roman" w:cs="Times New Roman"/>
        </w:rPr>
      </w:pPr>
    </w:p>
    <w:p w14:paraId="078B3956" w14:textId="77777777" w:rsidR="00C854BE" w:rsidRDefault="00C854BE" w:rsidP="00C854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May 2018</w:t>
      </w:r>
    </w:p>
    <w:p w14:paraId="03234594" w14:textId="77777777" w:rsidR="006B2F86" w:rsidRPr="00E71FC3" w:rsidRDefault="00C854B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AC5AA" w14:textId="77777777" w:rsidR="00C854BE" w:rsidRDefault="00C854BE" w:rsidP="00E71FC3">
      <w:r>
        <w:separator/>
      </w:r>
    </w:p>
  </w:endnote>
  <w:endnote w:type="continuationSeparator" w:id="0">
    <w:p w14:paraId="74515D48" w14:textId="77777777" w:rsidR="00C854BE" w:rsidRDefault="00C854B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368B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2C24F" w14:textId="77777777" w:rsidR="00C854BE" w:rsidRDefault="00C854BE" w:rsidP="00E71FC3">
      <w:r>
        <w:separator/>
      </w:r>
    </w:p>
  </w:footnote>
  <w:footnote w:type="continuationSeparator" w:id="0">
    <w:p w14:paraId="6BBF3D17" w14:textId="77777777" w:rsidR="00C854BE" w:rsidRDefault="00C854B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4BE"/>
    <w:rsid w:val="001A7C09"/>
    <w:rsid w:val="00577BD5"/>
    <w:rsid w:val="00656CBA"/>
    <w:rsid w:val="006A1F77"/>
    <w:rsid w:val="00733BE7"/>
    <w:rsid w:val="00AB52E8"/>
    <w:rsid w:val="00B16D3F"/>
    <w:rsid w:val="00BB41AC"/>
    <w:rsid w:val="00C854B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AACE5"/>
  <w15:chartTrackingRefBased/>
  <w15:docId w15:val="{A6D76100-3CA2-43AE-8EDE-E8BD9E233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54B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2018-06-23T11:21:00Z</dcterms:created>
  <dcterms:modified xsi:type="dcterms:W3CDTF">2018-06-23T11:22:00Z</dcterms:modified>
</cp:coreProperties>
</file>